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0046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u w:val="single"/>
          <w:shd w:val="clear" w:color="auto" w:fill="FFFFFF"/>
        </w:rPr>
        <w:t>Hegin</w:t>
      </w:r>
      <w:proofErr w:type="spellEnd"/>
      <w:r>
        <w:rPr>
          <w:rFonts w:cs="Times New Roman"/>
          <w:color w:val="282B30"/>
          <w:szCs w:val="24"/>
          <w:u w:val="single"/>
          <w:shd w:val="clear" w:color="auto" w:fill="FFFFFF"/>
        </w:rPr>
        <w:t xml:space="preserve"> HENSHAWE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DAD297C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71D72C2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C847EE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17C4BEE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0879B478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400D0C40" w14:textId="77777777" w:rsidR="003F14D1" w:rsidRPr="00065994" w:rsidRDefault="003F14D1" w:rsidP="003F14D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F9BD6FB" w14:textId="77777777" w:rsidR="003F14D1" w:rsidRDefault="003F14D1" w:rsidP="003F14D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8932BF5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10A2880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C08FD0" w14:textId="77777777" w:rsidR="003F14D1" w:rsidRDefault="003F14D1" w:rsidP="003F14D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5 March 2024</w:t>
      </w:r>
    </w:p>
    <w:p w14:paraId="6088F9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16C4" w14:textId="77777777" w:rsidR="003F14D1" w:rsidRDefault="003F14D1" w:rsidP="009139A6">
      <w:r>
        <w:separator/>
      </w:r>
    </w:p>
  </w:endnote>
  <w:endnote w:type="continuationSeparator" w:id="0">
    <w:p w14:paraId="1CF8C493" w14:textId="77777777" w:rsidR="003F14D1" w:rsidRDefault="003F14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8B6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CC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FD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7A549" w14:textId="77777777" w:rsidR="003F14D1" w:rsidRDefault="003F14D1" w:rsidP="009139A6">
      <w:r>
        <w:separator/>
      </w:r>
    </w:p>
  </w:footnote>
  <w:footnote w:type="continuationSeparator" w:id="0">
    <w:p w14:paraId="2A093EB3" w14:textId="77777777" w:rsidR="003F14D1" w:rsidRDefault="003F14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0C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27A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C8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4D1"/>
    <w:rsid w:val="000666E0"/>
    <w:rsid w:val="002510B7"/>
    <w:rsid w:val="00270799"/>
    <w:rsid w:val="003F14D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BBD96"/>
  <w15:chartTrackingRefBased/>
  <w15:docId w15:val="{B7D16A2E-E408-4C9A-A5F4-756FFAE0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2024-04-25T20:52:00Z</dcterms:created>
  <dcterms:modified xsi:type="dcterms:W3CDTF">2024-04-25T20:53:00Z</dcterms:modified>
</cp:coreProperties>
</file>